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1999468361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1999468361"/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 of PEFC-nr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10955204" w:edGrp="everyone" w:colFirst="0" w:colLast="0"/>
            <w:permStart w:id="2084395093" w:edGrp="everyone" w:colFirst="1" w:colLast="1"/>
            <w:permStart w:id="1080429926" w:edGrp="everyone" w:colFirst="2" w:colLast="2"/>
            <w:permStart w:id="890453113" w:edGrp="everyone" w:colFirst="3" w:colLast="3"/>
            <w:permStart w:id="837109758" w:edGrp="everyone" w:colFirst="4" w:colLast="4"/>
            <w:permStart w:id="49961005" w:edGrp="everyone" w:colFirst="5" w:colLast="5"/>
            <w:permStart w:id="1782667599" w:edGrp="everyone" w:colFirst="6" w:colLast="6"/>
            <w:permStart w:id="1936855787" w:edGrp="everyone" w:colFirst="7" w:colLast="7"/>
            <w:permStart w:id="2109750091" w:edGrp="everyone" w:colFirst="8" w:colLast="8"/>
            <w:permStart w:id="130692448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3455890" w:edGrp="everyone" w:colFirst="0" w:colLast="0"/>
            <w:permStart w:id="1809779578" w:edGrp="everyone" w:colFirst="1" w:colLast="1"/>
            <w:permStart w:id="235145776" w:edGrp="everyone" w:colFirst="2" w:colLast="2"/>
            <w:permStart w:id="76504106" w:edGrp="everyone" w:colFirst="3" w:colLast="3"/>
            <w:permStart w:id="2084903386" w:edGrp="everyone" w:colFirst="4" w:colLast="4"/>
            <w:permStart w:id="1668165633" w:edGrp="everyone" w:colFirst="5" w:colLast="5"/>
            <w:permStart w:id="1500064966" w:edGrp="everyone" w:colFirst="6" w:colLast="6"/>
            <w:permStart w:id="404509478" w:edGrp="everyone" w:colFirst="7" w:colLast="7"/>
            <w:permStart w:id="1575493959" w:edGrp="everyone" w:colFirst="8" w:colLast="8"/>
            <w:permStart w:id="1531400906" w:edGrp="everyone" w:colFirst="9" w:colLast="9"/>
            <w:permEnd w:id="710955204"/>
            <w:permEnd w:id="2084395093"/>
            <w:permEnd w:id="1080429926"/>
            <w:permEnd w:id="890453113"/>
            <w:permEnd w:id="837109758"/>
            <w:permEnd w:id="49961005"/>
            <w:permEnd w:id="1782667599"/>
            <w:permEnd w:id="1936855787"/>
            <w:permEnd w:id="2109750091"/>
            <w:permEnd w:id="130692448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427165019" w:edGrp="everyone" w:colFirst="0" w:colLast="0"/>
            <w:permStart w:id="1947367411" w:edGrp="everyone" w:colFirst="1" w:colLast="1"/>
            <w:permStart w:id="3484270" w:edGrp="everyone" w:colFirst="2" w:colLast="2"/>
            <w:permStart w:id="378744451" w:edGrp="everyone" w:colFirst="3" w:colLast="3"/>
            <w:permStart w:id="1803171509" w:edGrp="everyone" w:colFirst="4" w:colLast="4"/>
            <w:permStart w:id="2004484545" w:edGrp="everyone" w:colFirst="5" w:colLast="5"/>
            <w:permStart w:id="325604070" w:edGrp="everyone" w:colFirst="6" w:colLast="6"/>
            <w:permStart w:id="1633696380" w:edGrp="everyone" w:colFirst="7" w:colLast="7"/>
            <w:permStart w:id="749038560" w:edGrp="everyone" w:colFirst="8" w:colLast="8"/>
            <w:permStart w:id="448229253" w:edGrp="everyone" w:colFirst="9" w:colLast="9"/>
            <w:permEnd w:id="113455890"/>
            <w:permEnd w:id="1809779578"/>
            <w:permEnd w:id="235145776"/>
            <w:permEnd w:id="76504106"/>
            <w:permEnd w:id="2084903386"/>
            <w:permEnd w:id="1668165633"/>
            <w:permEnd w:id="1500064966"/>
            <w:permEnd w:id="404509478"/>
            <w:permEnd w:id="1575493959"/>
            <w:permEnd w:id="153140090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53121080" w:edGrp="everyone" w:colFirst="0" w:colLast="0"/>
            <w:permStart w:id="419046549" w:edGrp="everyone" w:colFirst="1" w:colLast="1"/>
            <w:permStart w:id="891972119" w:edGrp="everyone" w:colFirst="2" w:colLast="2"/>
            <w:permStart w:id="2013809154" w:edGrp="everyone" w:colFirst="3" w:colLast="3"/>
            <w:permStart w:id="745674367" w:edGrp="everyone" w:colFirst="4" w:colLast="4"/>
            <w:permStart w:id="724712289" w:edGrp="everyone" w:colFirst="5" w:colLast="5"/>
            <w:permStart w:id="405695115" w:edGrp="everyone" w:colFirst="6" w:colLast="6"/>
            <w:permStart w:id="2078166000" w:edGrp="everyone" w:colFirst="7" w:colLast="7"/>
            <w:permStart w:id="943732513" w:edGrp="everyone" w:colFirst="8" w:colLast="8"/>
            <w:permStart w:id="520895208" w:edGrp="everyone" w:colFirst="9" w:colLast="9"/>
            <w:permEnd w:id="427165019"/>
            <w:permEnd w:id="1947367411"/>
            <w:permEnd w:id="3484270"/>
            <w:permEnd w:id="378744451"/>
            <w:permEnd w:id="1803171509"/>
            <w:permEnd w:id="2004484545"/>
            <w:permEnd w:id="325604070"/>
            <w:permEnd w:id="1633696380"/>
            <w:permEnd w:id="749038560"/>
            <w:permEnd w:id="448229253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8529086" w:edGrp="everyone" w:colFirst="0" w:colLast="0"/>
            <w:permStart w:id="2051819884" w:edGrp="everyone" w:colFirst="1" w:colLast="1"/>
            <w:permStart w:id="426578394" w:edGrp="everyone" w:colFirst="2" w:colLast="2"/>
            <w:permStart w:id="862723578" w:edGrp="everyone" w:colFirst="3" w:colLast="3"/>
            <w:permStart w:id="581724574" w:edGrp="everyone" w:colFirst="4" w:colLast="4"/>
            <w:permStart w:id="1585465771" w:edGrp="everyone" w:colFirst="5" w:colLast="5"/>
            <w:permStart w:id="2032939420" w:edGrp="everyone" w:colFirst="6" w:colLast="6"/>
            <w:permStart w:id="1847152240" w:edGrp="everyone" w:colFirst="7" w:colLast="7"/>
            <w:permStart w:id="1023676000" w:edGrp="everyone" w:colFirst="8" w:colLast="8"/>
            <w:permStart w:id="1222344517" w:edGrp="everyone" w:colFirst="9" w:colLast="9"/>
            <w:permEnd w:id="1253121080"/>
            <w:permEnd w:id="419046549"/>
            <w:permEnd w:id="891972119"/>
            <w:permEnd w:id="2013809154"/>
            <w:permEnd w:id="745674367"/>
            <w:permEnd w:id="724712289"/>
            <w:permEnd w:id="405695115"/>
            <w:permEnd w:id="2078166000"/>
            <w:permEnd w:id="943732513"/>
            <w:permEnd w:id="52089520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73574287" w:edGrp="everyone" w:colFirst="0" w:colLast="0"/>
            <w:permStart w:id="115626299" w:edGrp="everyone" w:colFirst="1" w:colLast="1"/>
            <w:permStart w:id="1654554317" w:edGrp="everyone" w:colFirst="2" w:colLast="2"/>
            <w:permStart w:id="553259045" w:edGrp="everyone" w:colFirst="3" w:colLast="3"/>
            <w:permStart w:id="1069237597" w:edGrp="everyone" w:colFirst="4" w:colLast="4"/>
            <w:permStart w:id="1378687069" w:edGrp="everyone" w:colFirst="5" w:colLast="5"/>
            <w:permStart w:id="1293703499" w:edGrp="everyone" w:colFirst="6" w:colLast="6"/>
            <w:permStart w:id="1109162734" w:edGrp="everyone" w:colFirst="7" w:colLast="7"/>
            <w:permStart w:id="290421421" w:edGrp="everyone" w:colFirst="8" w:colLast="8"/>
            <w:permStart w:id="1758931616" w:edGrp="everyone" w:colFirst="9" w:colLast="9"/>
            <w:permEnd w:id="78529086"/>
            <w:permEnd w:id="2051819884"/>
            <w:permEnd w:id="426578394"/>
            <w:permEnd w:id="862723578"/>
            <w:permEnd w:id="581724574"/>
            <w:permEnd w:id="1585465771"/>
            <w:permEnd w:id="2032939420"/>
            <w:permEnd w:id="1847152240"/>
            <w:permEnd w:id="1023676000"/>
            <w:permEnd w:id="122234451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37823929" w:edGrp="everyone" w:colFirst="0" w:colLast="0"/>
            <w:permStart w:id="552949773" w:edGrp="everyone" w:colFirst="1" w:colLast="1"/>
            <w:permStart w:id="764611391" w:edGrp="everyone" w:colFirst="2" w:colLast="2"/>
            <w:permStart w:id="1183718519" w:edGrp="everyone" w:colFirst="3" w:colLast="3"/>
            <w:permStart w:id="1814655042" w:edGrp="everyone" w:colFirst="4" w:colLast="4"/>
            <w:permStart w:id="2086021432" w:edGrp="everyone" w:colFirst="5" w:colLast="5"/>
            <w:permStart w:id="1358182975" w:edGrp="everyone" w:colFirst="6" w:colLast="6"/>
            <w:permStart w:id="454125268" w:edGrp="everyone" w:colFirst="7" w:colLast="7"/>
            <w:permStart w:id="1517756002" w:edGrp="everyone" w:colFirst="8" w:colLast="8"/>
            <w:permStart w:id="417154006" w:edGrp="everyone" w:colFirst="9" w:colLast="9"/>
            <w:permEnd w:id="373574287"/>
            <w:permEnd w:id="115626299"/>
            <w:permEnd w:id="1654554317"/>
            <w:permEnd w:id="553259045"/>
            <w:permEnd w:id="1069237597"/>
            <w:permEnd w:id="1378687069"/>
            <w:permEnd w:id="1293703499"/>
            <w:permEnd w:id="1109162734"/>
            <w:permEnd w:id="290421421"/>
            <w:permEnd w:id="175893161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303512098" w:edGrp="everyone" w:colFirst="0" w:colLast="0"/>
            <w:permStart w:id="1308979619" w:edGrp="everyone" w:colFirst="1" w:colLast="1"/>
            <w:permStart w:id="1797612406" w:edGrp="everyone" w:colFirst="2" w:colLast="2"/>
            <w:permStart w:id="310650605" w:edGrp="everyone" w:colFirst="3" w:colLast="3"/>
            <w:permStart w:id="180099240" w:edGrp="everyone" w:colFirst="4" w:colLast="4"/>
            <w:permStart w:id="486896474" w:edGrp="everyone" w:colFirst="5" w:colLast="5"/>
            <w:permStart w:id="1378120620" w:edGrp="everyone" w:colFirst="6" w:colLast="6"/>
            <w:permStart w:id="1149397827" w:edGrp="everyone" w:colFirst="7" w:colLast="7"/>
            <w:permStart w:id="847276630" w:edGrp="everyone" w:colFirst="8" w:colLast="8"/>
            <w:permStart w:id="1387072247" w:edGrp="everyone" w:colFirst="9" w:colLast="9"/>
            <w:permEnd w:id="737823929"/>
            <w:permEnd w:id="552949773"/>
            <w:permEnd w:id="764611391"/>
            <w:permEnd w:id="1183718519"/>
            <w:permEnd w:id="1814655042"/>
            <w:permEnd w:id="2086021432"/>
            <w:permEnd w:id="1358182975"/>
            <w:permEnd w:id="454125268"/>
            <w:permEnd w:id="1517756002"/>
            <w:permEnd w:id="41715400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1303512098"/>
      <w:permEnd w:id="1308979619"/>
      <w:permEnd w:id="1797612406"/>
      <w:permEnd w:id="310650605"/>
      <w:permEnd w:id="180099240"/>
      <w:permEnd w:id="486896474"/>
      <w:permEnd w:id="1378120620"/>
      <w:permEnd w:id="1149397827"/>
      <w:permEnd w:id="847276630"/>
      <w:permEnd w:id="1387072247"/>
    </w:tbl>
    <w:p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B" w:rsidRDefault="00C967FB">
      <w:r>
        <w:separator/>
      </w:r>
    </w:p>
  </w:endnote>
  <w:endnote w:type="continuationSeparator" w:id="0">
    <w:p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A51" w:rsidRDefault="00275A5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E53D12">
    <w:pPr>
      <w:pStyle w:val="Voettekst"/>
    </w:pPr>
    <w:bookmarkStart w:id="14" w:name="Rubricering_4"/>
    <w:r w:rsidRPr="00ED430B">
      <w:rPr>
        <w:b/>
      </w:rPr>
      <w:t>MODEL GARANTIEVERKLARING 2012-1</w:t>
    </w:r>
    <w:bookmarkEnd w:id="14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F40A5A">
    <w:pPr>
      <w:pStyle w:val="Voettekst"/>
      <w:rPr>
        <w:b/>
      </w:rPr>
    </w:pPr>
    <w:bookmarkStart w:id="16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6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275A51">
      <w:rPr>
        <w:b/>
        <w:lang w:val="nl-NL"/>
      </w:rPr>
      <w:t>20</w:t>
    </w:r>
    <w:r w:rsidR="008778A6">
      <w:rPr>
        <w:b/>
      </w:rPr>
      <w:t>-</w:t>
    </w:r>
    <w:r w:rsidR="00275A51">
      <w:rPr>
        <w:b/>
        <w:lang w:val="nl-NL"/>
      </w:rPr>
      <w:t>1</w:t>
    </w:r>
    <w:bookmarkStart w:id="17" w:name="_GoBack"/>
    <w:bookmarkEnd w:id="17"/>
  </w:p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736039133" w:edGrp="everyone"/>
    <w:r w:rsidRPr="00745B48">
      <w:rPr>
        <w:sz w:val="13"/>
        <w:szCs w:val="13"/>
      </w:rPr>
      <w:t>: .....</w:t>
    </w:r>
  </w:p>
  <w:permEnd w:id="736039133"/>
  <w:p w:rsidR="00E53D12" w:rsidRPr="00745B48" w:rsidRDefault="00E53D12" w:rsidP="00745B48">
    <w:pPr>
      <w:pStyle w:val="Geenafstand"/>
      <w:rPr>
        <w:noProof/>
        <w:sz w:val="13"/>
        <w:szCs w:val="13"/>
      </w:rPr>
    </w:pPr>
    <w:r w:rsidRPr="00745B48">
      <w:rPr>
        <w:sz w:val="13"/>
        <w:szCs w:val="13"/>
      </w:rPr>
      <w:t>Datum:</w:t>
    </w:r>
    <w:permStart w:id="1485261387" w:edGrp="everyone"/>
    <w:r w:rsidRPr="00745B48">
      <w:rPr>
        <w:sz w:val="13"/>
        <w:szCs w:val="13"/>
      </w:rPr>
      <w:t xml:space="preserve"> ....</w:t>
    </w:r>
    <w:r w:rsidRPr="00745B48">
      <w:rPr>
        <w:noProof/>
        <w:sz w:val="13"/>
        <w:szCs w:val="13"/>
      </w:rPr>
      <w:tab/>
    </w:r>
  </w:p>
  <w:permEnd w:id="1485261387"/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1606320032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1606320032"/>
  <w:p w:rsidR="00E53D12" w:rsidRDefault="00E53D12">
    <w:pPr>
      <w:pStyle w:val="Voetteks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1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B" w:rsidRDefault="00C967FB">
      <w:r>
        <w:separator/>
      </w:r>
    </w:p>
  </w:footnote>
  <w:footnote w:type="continuationSeparator" w:id="0">
    <w:p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A51" w:rsidRDefault="00275A5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Pr="00ED430B" w:rsidRDefault="00E53D12">
    <w:pPr>
      <w:pStyle w:val="Voettekst"/>
    </w:pPr>
    <w:bookmarkStart w:id="0" w:name="Rubricering_3_weg"/>
    <w:bookmarkEnd w:id="0"/>
  </w:p>
  <w:p w:rsidR="00E53D12" w:rsidRPr="00ED430B" w:rsidRDefault="00E53D12">
    <w:pPr>
      <w:pStyle w:val="Voettekst"/>
    </w:pPr>
  </w:p>
  <w:p w:rsidR="00E53D12" w:rsidRPr="00537739" w:rsidRDefault="00E53D12">
    <w:pPr>
      <w:pStyle w:val="Voettekst"/>
    </w:pPr>
  </w:p>
  <w:p w:rsidR="00E53D12" w:rsidRPr="003F5807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/>
  <w:p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:rsidR="00E53D12" w:rsidRDefault="00E53D12">
    <w:pPr>
      <w:pStyle w:val="Voettekst"/>
    </w:pPr>
  </w:p>
  <w:p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D12" w:rsidRDefault="00E53D12" w:rsidP="004F5704">
    <w:pPr>
      <w:pStyle w:val="Koptekst"/>
      <w:rPr>
        <w:sz w:val="13"/>
        <w:szCs w:val="13"/>
      </w:rPr>
    </w:pPr>
    <w:permStart w:id="858851636" w:edGrp="everyone"/>
    <w:r w:rsidRPr="00934768">
      <w:rPr>
        <w:sz w:val="13"/>
        <w:szCs w:val="13"/>
      </w:rPr>
      <w:t xml:space="preserve">Titel van het bestek </w:t>
    </w:r>
  </w:p>
  <w:p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858851636"/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sz w:val="20"/>
        <w:lang w:val="nl-NL"/>
      </w:rPr>
    </w:pPr>
  </w:p>
  <w:p w:rsidR="00E53D12" w:rsidRPr="00090F08" w:rsidRDefault="00E53D12">
    <w:pPr>
      <w:pStyle w:val="opmKoptekst"/>
      <w:rPr>
        <w:sz w:val="22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447EC1" w:rsidRDefault="00F40A5A" w:rsidP="00275A51">
          <w:pPr>
            <w:pStyle w:val="opmRubricering"/>
            <w:rPr>
              <w:lang w:val="nl-NL" w:eastAsia="nl-NL"/>
            </w:rPr>
          </w:pPr>
          <w:bookmarkStart w:id="15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5"/>
          <w:r w:rsidR="00E53D12" w:rsidRPr="00447EC1">
            <w:rPr>
              <w:lang w:val="nl-NL" w:eastAsia="nl-NL"/>
            </w:rPr>
            <w:t>(RIJKSVASTGOEDBEDRIJF) RRU 2012</w:t>
          </w:r>
          <w:r w:rsidR="00447EC1" w:rsidRPr="00447EC1">
            <w:rPr>
              <w:lang w:val="nl-NL" w:eastAsia="nl-NL"/>
            </w:rPr>
            <w:t xml:space="preserve">, versie </w:t>
          </w:r>
          <w:r w:rsidR="00E53D12" w:rsidRPr="00447EC1">
            <w:rPr>
              <w:lang w:val="nl-NL" w:eastAsia="nl-NL"/>
            </w:rPr>
            <w:t>20</w:t>
          </w:r>
          <w:r w:rsidR="00275A51">
            <w:rPr>
              <w:lang w:val="nl-NL" w:eastAsia="nl-NL"/>
            </w:rPr>
            <w:t>20</w:t>
          </w:r>
          <w:r w:rsidR="008778A6">
            <w:rPr>
              <w:lang w:val="nl-NL" w:eastAsia="nl-NL"/>
            </w:rPr>
            <w:t>-</w:t>
          </w:r>
          <w:r w:rsidR="00275A51">
            <w:rPr>
              <w:lang w:val="nl-NL" w:eastAsia="nl-NL"/>
            </w:rPr>
            <w:t>1</w:t>
          </w:r>
        </w:p>
      </w:tc>
    </w:tr>
    <w:tr w:rsidR="00E53D12">
      <w:trPr>
        <w:trHeight w:val="589"/>
      </w:trPr>
      <w:tc>
        <w:tcPr>
          <w:tcW w:w="7616" w:type="dxa"/>
          <w:tcBorders>
            <w:bottom w:val="nil"/>
          </w:tcBorders>
        </w:tcPr>
        <w:p w:rsidR="00E53D12" w:rsidRPr="00447EC1" w:rsidRDefault="00E53D12">
          <w:pPr>
            <w:rPr>
              <w:szCs w:val="18"/>
            </w:rPr>
          </w:pPr>
        </w:p>
        <w:p w:rsidR="00E53D12" w:rsidRPr="00447EC1" w:rsidRDefault="00E53D12">
          <w:pPr>
            <w:rPr>
              <w:szCs w:val="18"/>
            </w:rPr>
          </w:pPr>
        </w:p>
      </w:tc>
    </w:tr>
  </w:tbl>
  <w:p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attachedTemplate r:id="rId1"/>
  <w:documentProtection w:edit="readOnly" w:enforcement="1" w:cryptProviderType="rsaAES" w:cryptAlgorithmClass="hash" w:cryptAlgorithmType="typeAny" w:cryptAlgorithmSid="14" w:cryptSpinCount="100000" w:hash="OKqYD7+Ajxzt5WC1p4Hkyoj9lluN60QPnfLLd/AJ01NsTlyBgbmqXgsFDz0eDDLHM7Ix1XIoKPACzZX/W4O0bg==" w:salt="Oa8Kl7mXKA0PjVs0br4Zjg==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A1FDA"/>
    <w:rsid w:val="00813197"/>
    <w:rsid w:val="0083620A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D1E91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163</Words>
  <Characters>897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Hengel, Wim van den</cp:lastModifiedBy>
  <cp:revision>2</cp:revision>
  <cp:lastPrinted>2008-07-21T11:37:00Z</cp:lastPrinted>
  <dcterms:created xsi:type="dcterms:W3CDTF">2020-04-15T14:06:00Z</dcterms:created>
  <dcterms:modified xsi:type="dcterms:W3CDTF">2020-04-15T14:06:00Z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</Properties>
</file>